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8" w:rsidRPr="00882BF4" w:rsidRDefault="00DC0758" w:rsidP="00882BF4">
      <w:pPr>
        <w:pStyle w:val="BodyTextIndent3"/>
        <w:spacing w:before="0" w:after="0" w:line="264" w:lineRule="auto"/>
        <w:ind w:left="0" w:firstLine="0"/>
        <w:jc w:val="right"/>
        <w:rPr>
          <w:sz w:val="26"/>
          <w:szCs w:val="26"/>
        </w:rPr>
      </w:pPr>
      <w:r w:rsidRPr="00882BF4">
        <w:rPr>
          <w:sz w:val="26"/>
          <w:szCs w:val="26"/>
        </w:rPr>
        <w:t>Załącznik nr 6A do SIWZ</w:t>
      </w:r>
    </w:p>
    <w:p w:rsidR="00DC0758" w:rsidRPr="00882BF4" w:rsidRDefault="00DC0758" w:rsidP="00882BF4">
      <w:pPr>
        <w:pStyle w:val="BodyTextIndent3"/>
        <w:spacing w:before="0" w:after="0" w:line="264" w:lineRule="auto"/>
        <w:ind w:left="4820" w:firstLine="0"/>
        <w:jc w:val="right"/>
        <w:rPr>
          <w:b/>
          <w:bCs/>
          <w:sz w:val="26"/>
          <w:szCs w:val="26"/>
        </w:rPr>
      </w:pPr>
    </w:p>
    <w:p w:rsidR="00DC0758" w:rsidRPr="00882BF4" w:rsidRDefault="00DC0758" w:rsidP="00882BF4">
      <w:pPr>
        <w:pStyle w:val="Heading8"/>
        <w:numPr>
          <w:ilvl w:val="0"/>
          <w:numId w:val="0"/>
        </w:numPr>
        <w:tabs>
          <w:tab w:val="left" w:pos="708"/>
        </w:tabs>
        <w:spacing w:line="264" w:lineRule="auto"/>
        <w:ind w:left="2880" w:firstLine="720"/>
        <w:jc w:val="left"/>
        <w:rPr>
          <w:rFonts w:ascii="Times New Roman" w:hAnsi="Times New Roman" w:cs="Times New Roman"/>
          <w:b/>
          <w:bCs/>
          <w:sz w:val="26"/>
          <w:szCs w:val="26"/>
        </w:rPr>
      </w:pPr>
      <w:r w:rsidRPr="00882BF4">
        <w:rPr>
          <w:rFonts w:ascii="Times New Roman" w:hAnsi="Times New Roman" w:cs="Times New Roman"/>
          <w:b/>
          <w:bCs/>
          <w:sz w:val="26"/>
          <w:szCs w:val="26"/>
        </w:rPr>
        <w:t>FORMULARZ OFERTY</w:t>
      </w:r>
    </w:p>
    <w:p w:rsidR="00DC0758" w:rsidRPr="00882BF4" w:rsidRDefault="00DC0758" w:rsidP="00882BF4">
      <w:pPr>
        <w:pStyle w:val="normaltableau"/>
        <w:spacing w:before="0" w:after="0" w:line="264" w:lineRule="auto"/>
        <w:jc w:val="left"/>
        <w:rPr>
          <w:rFonts w:ascii="Times New Roman" w:hAnsi="Times New Roman" w:cs="Times New Roman"/>
          <w:sz w:val="26"/>
          <w:szCs w:val="26"/>
          <w:lang w:val="pl-PL"/>
        </w:rPr>
      </w:pPr>
    </w:p>
    <w:p w:rsidR="00DC0758" w:rsidRPr="00882BF4" w:rsidRDefault="00DC0758" w:rsidP="00882BF4">
      <w:pPr>
        <w:pStyle w:val="normaltableau"/>
        <w:spacing w:before="0" w:after="0" w:line="264" w:lineRule="auto"/>
        <w:jc w:val="left"/>
        <w:rPr>
          <w:rFonts w:ascii="Times New Roman" w:hAnsi="Times New Roman" w:cs="Times New Roman"/>
          <w:sz w:val="26"/>
          <w:szCs w:val="26"/>
          <w:lang w:val="pl-PL"/>
        </w:rPr>
      </w:pPr>
      <w:r w:rsidRPr="00882BF4">
        <w:rPr>
          <w:rFonts w:ascii="Times New Roman" w:hAnsi="Times New Roman" w:cs="Times New Roman"/>
          <w:sz w:val="26"/>
          <w:szCs w:val="26"/>
          <w:lang w:val="pl-PL"/>
        </w:rPr>
        <w:t>…………………………………………...........</w:t>
      </w:r>
    </w:p>
    <w:p w:rsidR="00DC0758" w:rsidRPr="00882BF4" w:rsidRDefault="00DC0758" w:rsidP="00882BF4">
      <w:pPr>
        <w:pStyle w:val="normaltableau"/>
        <w:spacing w:before="0" w:after="0" w:line="264" w:lineRule="auto"/>
        <w:jc w:val="left"/>
        <w:rPr>
          <w:rFonts w:ascii="Times New Roman" w:hAnsi="Times New Roman" w:cs="Times New Roman"/>
          <w:sz w:val="26"/>
          <w:szCs w:val="26"/>
          <w:lang w:val="pl-PL"/>
        </w:rPr>
      </w:pPr>
      <w:r w:rsidRPr="00882BF4">
        <w:rPr>
          <w:rFonts w:ascii="Times New Roman" w:hAnsi="Times New Roman" w:cs="Times New Roman"/>
          <w:sz w:val="26"/>
          <w:szCs w:val="26"/>
          <w:lang w:val="pl-PL"/>
        </w:rPr>
        <w:t>…………………………………………...........</w:t>
      </w:r>
    </w:p>
    <w:p w:rsidR="00DC0758" w:rsidRPr="00882BF4" w:rsidRDefault="00DC0758" w:rsidP="00882BF4">
      <w:pPr>
        <w:pStyle w:val="normaltableau"/>
        <w:spacing w:before="0" w:after="0" w:line="264" w:lineRule="auto"/>
        <w:jc w:val="left"/>
        <w:rPr>
          <w:rFonts w:ascii="Times New Roman" w:hAnsi="Times New Roman" w:cs="Times New Roman"/>
          <w:sz w:val="26"/>
          <w:szCs w:val="26"/>
          <w:lang w:val="pl-PL" w:eastAsia="en-US"/>
        </w:rPr>
      </w:pPr>
      <w:r w:rsidRPr="00882BF4">
        <w:rPr>
          <w:rFonts w:ascii="Times New Roman" w:hAnsi="Times New Roman" w:cs="Times New Roman"/>
          <w:sz w:val="26"/>
          <w:szCs w:val="26"/>
          <w:lang w:val="pl-PL" w:eastAsia="en-US"/>
        </w:rPr>
        <w:t xml:space="preserve">Nazwa i adres wykonawcy/wykonawców w przypadku oferty wspólnej: 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6"/>
          <w:szCs w:val="26"/>
          <w:lang w:val="de-DE" w:eastAsia="en-US"/>
        </w:rPr>
      </w:pPr>
      <w:r w:rsidRPr="003505D2">
        <w:rPr>
          <w:rFonts w:ascii="Times New Roman" w:hAnsi="Times New Roman" w:cs="Times New Roman"/>
          <w:sz w:val="26"/>
          <w:szCs w:val="26"/>
          <w:lang w:val="de-DE" w:eastAsia="en-US"/>
        </w:rPr>
        <w:t xml:space="preserve">Regon: </w:t>
      </w:r>
      <w:r w:rsidRPr="003505D2">
        <w:rPr>
          <w:rFonts w:ascii="Times New Roman" w:hAnsi="Times New Roman" w:cs="Times New Roman"/>
          <w:sz w:val="26"/>
          <w:szCs w:val="26"/>
          <w:lang w:val="de-DE"/>
        </w:rPr>
        <w:t>………………………………………..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6"/>
          <w:szCs w:val="26"/>
          <w:lang w:val="de-DE" w:eastAsia="en-US"/>
        </w:rPr>
      </w:pPr>
      <w:r w:rsidRPr="003505D2">
        <w:rPr>
          <w:rFonts w:ascii="Times New Roman" w:hAnsi="Times New Roman" w:cs="Times New Roman"/>
          <w:sz w:val="26"/>
          <w:szCs w:val="26"/>
          <w:lang w:val="de-DE" w:eastAsia="en-US"/>
        </w:rPr>
        <w:t xml:space="preserve">NIP: </w:t>
      </w:r>
      <w:r w:rsidRPr="003505D2">
        <w:rPr>
          <w:rFonts w:ascii="Times New Roman" w:hAnsi="Times New Roman" w:cs="Times New Roman"/>
          <w:sz w:val="26"/>
          <w:szCs w:val="26"/>
          <w:lang w:val="de-DE"/>
        </w:rPr>
        <w:t>…………………………………………..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6"/>
          <w:szCs w:val="26"/>
          <w:lang w:val="de-DE" w:eastAsia="en-US"/>
        </w:rPr>
      </w:pPr>
      <w:r w:rsidRPr="003505D2">
        <w:rPr>
          <w:rFonts w:ascii="Times New Roman" w:hAnsi="Times New Roman" w:cs="Times New Roman"/>
          <w:sz w:val="26"/>
          <w:szCs w:val="26"/>
          <w:lang w:val="de-DE" w:eastAsia="en-US"/>
        </w:rPr>
        <w:t>tel. …………………………………………….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6"/>
          <w:szCs w:val="26"/>
          <w:lang w:val="de-DE" w:eastAsia="en-US"/>
        </w:rPr>
      </w:pPr>
      <w:r w:rsidRPr="003505D2">
        <w:rPr>
          <w:rFonts w:ascii="Times New Roman" w:hAnsi="Times New Roman" w:cs="Times New Roman"/>
          <w:sz w:val="26"/>
          <w:szCs w:val="26"/>
          <w:lang w:val="de-DE" w:eastAsia="en-US"/>
        </w:rPr>
        <w:t>fax ……………………………………………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6"/>
          <w:szCs w:val="26"/>
          <w:lang w:val="de-DE" w:eastAsia="en-US"/>
        </w:rPr>
      </w:pPr>
      <w:r w:rsidRPr="003505D2">
        <w:rPr>
          <w:rFonts w:ascii="Times New Roman" w:hAnsi="Times New Roman" w:cs="Times New Roman"/>
          <w:sz w:val="26"/>
          <w:szCs w:val="26"/>
          <w:lang w:val="de-DE" w:eastAsia="en-US"/>
        </w:rPr>
        <w:t>e-mail: ………………………………………..</w:t>
      </w:r>
    </w:p>
    <w:p w:rsidR="00DC0758" w:rsidRPr="003505D2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b/>
          <w:bCs/>
          <w:sz w:val="26"/>
          <w:szCs w:val="26"/>
          <w:lang w:val="de-DE" w:eastAsia="en-US"/>
        </w:rPr>
      </w:pPr>
    </w:p>
    <w:p w:rsidR="00DC0758" w:rsidRPr="00882BF4" w:rsidRDefault="00DC0758" w:rsidP="00557066">
      <w:pPr>
        <w:spacing w:after="0" w:line="360" w:lineRule="auto"/>
        <w:ind w:left="425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Gmina Strzelno</w:t>
      </w:r>
    </w:p>
    <w:p w:rsidR="00DC0758" w:rsidRPr="00882BF4" w:rsidRDefault="00DC0758" w:rsidP="00557066">
      <w:pPr>
        <w:spacing w:after="0" w:line="360" w:lineRule="auto"/>
        <w:ind w:left="425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82BF4">
        <w:rPr>
          <w:rFonts w:ascii="Times New Roman" w:hAnsi="Times New Roman" w:cs="Times New Roman"/>
          <w:b/>
          <w:bCs/>
          <w:sz w:val="26"/>
          <w:szCs w:val="26"/>
        </w:rPr>
        <w:t xml:space="preserve">ul. </w:t>
      </w:r>
      <w:r>
        <w:rPr>
          <w:rFonts w:ascii="Times New Roman" w:hAnsi="Times New Roman" w:cs="Times New Roman"/>
          <w:b/>
          <w:bCs/>
          <w:sz w:val="26"/>
          <w:szCs w:val="26"/>
        </w:rPr>
        <w:t>Cieślewicza 2</w:t>
      </w:r>
    </w:p>
    <w:p w:rsidR="00DC0758" w:rsidRPr="00882BF4" w:rsidRDefault="00DC0758" w:rsidP="00557066">
      <w:pPr>
        <w:spacing w:after="0" w:line="360" w:lineRule="auto"/>
        <w:ind w:left="425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88-320 Strzelno</w:t>
      </w:r>
    </w:p>
    <w:p w:rsidR="00DC0758" w:rsidRPr="00882BF4" w:rsidRDefault="00DC0758" w:rsidP="00882BF4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DC0758" w:rsidRPr="00882BF4" w:rsidRDefault="00DC0758" w:rsidP="00882BF4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2BF4">
        <w:rPr>
          <w:rFonts w:ascii="Times New Roman" w:hAnsi="Times New Roman" w:cs="Times New Roman"/>
          <w:sz w:val="26"/>
          <w:szCs w:val="26"/>
          <w:lang w:eastAsia="en-US"/>
        </w:rPr>
        <w:t xml:space="preserve">W odpowiedzi na ogłoszenie o przetargu nieograniczonym na 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Dostawę</w:t>
      </w:r>
      <w:r w:rsidRPr="00882BF4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 xml:space="preserve"> energii elektrycznej</w:t>
      </w:r>
      <w:r>
        <w:rPr>
          <w:rFonts w:ascii="Times New Roman" w:hAnsi="Times New Roman" w:cs="Times New Roman"/>
          <w:b/>
          <w:bCs/>
          <w:sz w:val="26"/>
          <w:szCs w:val="26"/>
          <w:lang w:eastAsia="en-US"/>
        </w:rPr>
        <w:t xml:space="preserve"> dla Gminy Strzelno i jednostek organizacyjnych</w:t>
      </w:r>
      <w:r w:rsidRPr="00882BF4">
        <w:rPr>
          <w:rFonts w:ascii="Times New Roman" w:hAnsi="Times New Roman" w:cs="Times New Roman"/>
          <w:sz w:val="26"/>
          <w:szCs w:val="26"/>
        </w:rPr>
        <w:t xml:space="preserve">składamy ofertęna wykonanie przedmiotu zamówienia w zakresie określonym w Specyfikacji Istotnych Warunków Zamówienia, zgodnie z opisem przedmiotu zamówienia i warunkami umowy, za wynagrodzeniem </w:t>
      </w:r>
    </w:p>
    <w:p w:rsidR="00DC0758" w:rsidRDefault="00DC0758" w:rsidP="00882BF4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2BF4">
        <w:rPr>
          <w:rFonts w:ascii="Times New Roman" w:hAnsi="Times New Roman" w:cs="Times New Roman"/>
          <w:sz w:val="26"/>
          <w:szCs w:val="26"/>
        </w:rPr>
        <w:t>w następującej wysokości:</w:t>
      </w:r>
    </w:p>
    <w:p w:rsidR="00DC0758" w:rsidRPr="00882BF4" w:rsidRDefault="00DC0758" w:rsidP="00882BF4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C0758" w:rsidRDefault="00DC0758" w:rsidP="00882BF4">
      <w:pPr>
        <w:pStyle w:val="normaltableau"/>
        <w:spacing w:before="0" w:after="0" w:line="264" w:lineRule="auto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lang w:val="pl-PL"/>
        </w:rPr>
      </w:pPr>
      <w:r w:rsidRPr="00882BF4">
        <w:rPr>
          <w:rStyle w:val="Strong"/>
          <w:rFonts w:ascii="Times New Roman" w:hAnsi="Times New Roman" w:cs="Times New Roman"/>
          <w:sz w:val="26"/>
          <w:szCs w:val="26"/>
          <w:lang w:val="pl-PL"/>
        </w:rPr>
        <w:t>za cenę brutto:</w:t>
      </w:r>
      <w:r w:rsidRPr="00882BF4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lang w:val="pl-PL"/>
        </w:rPr>
        <w:t>……………………………………….Zł</w:t>
      </w:r>
    </w:p>
    <w:p w:rsidR="00DC0758" w:rsidRPr="00882BF4" w:rsidRDefault="00DC0758" w:rsidP="00882BF4">
      <w:pPr>
        <w:pStyle w:val="normaltableau"/>
        <w:spacing w:before="0" w:after="0" w:line="264" w:lineRule="auto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lang w:val="pl-PL"/>
        </w:rPr>
      </w:pPr>
    </w:p>
    <w:p w:rsidR="00DC0758" w:rsidRPr="00882BF4" w:rsidRDefault="00DC0758" w:rsidP="00882BF4">
      <w:pPr>
        <w:pStyle w:val="normaltableau"/>
        <w:spacing w:before="0" w:after="0" w:line="264" w:lineRule="auto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lang w:val="pl-PL"/>
        </w:rPr>
      </w:pPr>
      <w:r w:rsidRPr="00882BF4">
        <w:rPr>
          <w:rFonts w:ascii="Times New Roman" w:hAnsi="Times New Roman" w:cs="Times New Roman"/>
          <w:sz w:val="26"/>
          <w:szCs w:val="26"/>
          <w:lang w:val="pl-PL"/>
        </w:rPr>
        <w:t xml:space="preserve">(słownie </w:t>
      </w:r>
      <w:r w:rsidRPr="00882BF4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lang w:val="pl-PL"/>
        </w:rPr>
        <w:t>………………………………………………..)</w:t>
      </w:r>
    </w:p>
    <w:p w:rsidR="00DC0758" w:rsidRPr="00882BF4" w:rsidRDefault="00DC0758" w:rsidP="00882BF4">
      <w:pPr>
        <w:pStyle w:val="normaltableau"/>
        <w:tabs>
          <w:tab w:val="left" w:pos="3181"/>
        </w:tabs>
        <w:spacing w:before="0" w:after="0" w:line="264" w:lineRule="auto"/>
        <w:rPr>
          <w:rFonts w:ascii="Times New Roman" w:hAnsi="Times New Roman" w:cs="Times New Roman"/>
          <w:sz w:val="26"/>
          <w:szCs w:val="26"/>
          <w:lang w:val="pl-PL"/>
        </w:rPr>
      </w:pPr>
      <w:r w:rsidRPr="00882BF4">
        <w:rPr>
          <w:rFonts w:ascii="Times New Roman" w:hAnsi="Times New Roman" w:cs="Times New Roman"/>
          <w:sz w:val="26"/>
          <w:szCs w:val="26"/>
          <w:lang w:val="pl-PL"/>
        </w:rPr>
        <w:t>wyliczoną wg poniższego:</w:t>
      </w:r>
    </w:p>
    <w:p w:rsidR="00DC0758" w:rsidRPr="00882BF4" w:rsidRDefault="00DC0758" w:rsidP="00882BF4">
      <w:pPr>
        <w:pStyle w:val="normaltableau"/>
        <w:tabs>
          <w:tab w:val="left" w:pos="3181"/>
        </w:tabs>
        <w:spacing w:before="0" w:after="0" w:line="264" w:lineRule="auto"/>
        <w:rPr>
          <w:rFonts w:ascii="Times New Roman" w:hAnsi="Times New Roman" w:cs="Times New Roman"/>
          <w:sz w:val="26"/>
          <w:szCs w:val="26"/>
          <w:lang w:val="pl-PL"/>
        </w:rPr>
      </w:pPr>
    </w:p>
    <w:p w:rsidR="00DC0758" w:rsidRPr="00882BF4" w:rsidRDefault="00DC0758" w:rsidP="00882BF4">
      <w:pPr>
        <w:pStyle w:val="normaltableau"/>
        <w:tabs>
          <w:tab w:val="left" w:pos="3181"/>
        </w:tabs>
        <w:spacing w:before="0" w:after="0" w:line="264" w:lineRule="auto"/>
        <w:rPr>
          <w:rFonts w:ascii="Times New Roman" w:hAnsi="Times New Roman" w:cs="Times New Roman"/>
          <w:sz w:val="26"/>
          <w:szCs w:val="26"/>
          <w:lang w:val="pl-PL"/>
        </w:rPr>
      </w:pPr>
      <w:r>
        <w:rPr>
          <w:rFonts w:ascii="Times New Roman" w:hAnsi="Times New Roman" w:cs="Times New Roman"/>
          <w:sz w:val="26"/>
          <w:szCs w:val="26"/>
          <w:lang w:val="pl-PL"/>
        </w:rPr>
        <w:t>OŚWIETLENIE ULICZNE</w:t>
      </w:r>
    </w:p>
    <w:p w:rsidR="00DC0758" w:rsidRPr="00882BF4" w:rsidRDefault="00DC0758" w:rsidP="00882BF4">
      <w:pPr>
        <w:spacing w:after="0" w:line="264" w:lineRule="auto"/>
        <w:ind w:left="-720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882BF4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Tabela A </w:t>
      </w:r>
    </w:p>
    <w:tbl>
      <w:tblPr>
        <w:tblW w:w="11090" w:type="dxa"/>
        <w:tblInd w:w="-701" w:type="dxa"/>
        <w:tblLayout w:type="fixed"/>
        <w:tblLook w:val="0000"/>
      </w:tblPr>
      <w:tblGrid>
        <w:gridCol w:w="3575"/>
        <w:gridCol w:w="2113"/>
        <w:gridCol w:w="1856"/>
        <w:gridCol w:w="1560"/>
        <w:gridCol w:w="1986"/>
      </w:tblGrid>
      <w:tr w:rsidR="00DC0758" w:rsidRPr="00882BF4" w:rsidTr="003505D2">
        <w:trPr>
          <w:trHeight w:val="762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557066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jednostkowa netto za energię elektryczną czynną całodobową w zł/kWh</w:t>
            </w:r>
          </w:p>
          <w:p w:rsidR="00DC0758" w:rsidRPr="00557066" w:rsidRDefault="00DC0758" w:rsidP="00557066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od 01.01.2015 r. do 31.12.2015 r.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557066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Szacunkowe zapotrzebowanie energii</w:t>
            </w:r>
          </w:p>
          <w:p w:rsidR="00DC0758" w:rsidRPr="00557066" w:rsidRDefault="00DC0758" w:rsidP="00882BF4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od 01.01.2015 r. do 31.12.2015 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58" w:rsidRPr="00557066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C0758" w:rsidRPr="00557066" w:rsidRDefault="00DC0758" w:rsidP="00882BF4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oferty  netto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58" w:rsidRPr="00557066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VAT 23%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758" w:rsidRPr="00557066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C0758" w:rsidRPr="00557066" w:rsidRDefault="00DC0758" w:rsidP="00882BF4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oferty brutto</w:t>
            </w:r>
          </w:p>
        </w:tc>
      </w:tr>
      <w:tr w:rsidR="00DC0758" w:rsidRPr="00882BF4" w:rsidTr="003505D2">
        <w:trPr>
          <w:trHeight w:val="442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C0758" w:rsidRPr="00882BF4" w:rsidTr="003505D2">
        <w:trPr>
          <w:trHeight w:val="1252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58" w:rsidRPr="00882BF4" w:rsidRDefault="00DC0758" w:rsidP="00882BF4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58" w:rsidRPr="00882BF4" w:rsidRDefault="00DC0758" w:rsidP="00882BF4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C0758" w:rsidRPr="00882BF4" w:rsidRDefault="00DC0758" w:rsidP="00882BF4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480 197 </w:t>
            </w:r>
            <w:r w:rsidRPr="00882B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kWh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758" w:rsidRPr="00882BF4" w:rsidRDefault="00DC0758" w:rsidP="00882BF4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C0758" w:rsidRDefault="00DC0758" w:rsidP="00882BF4">
      <w:pPr>
        <w:spacing w:after="0" w:line="264" w:lineRule="auto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DC0758" w:rsidRDefault="00DC0758" w:rsidP="00882BF4">
      <w:pPr>
        <w:spacing w:after="0" w:line="264" w:lineRule="auto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DC0758" w:rsidRDefault="00DC0758" w:rsidP="00882BF4">
      <w:pPr>
        <w:spacing w:after="0" w:line="264" w:lineRule="auto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DC0758" w:rsidRDefault="00DC0758" w:rsidP="00882BF4">
      <w:pPr>
        <w:spacing w:after="0" w:line="264" w:lineRule="auto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882BF4">
        <w:rPr>
          <w:rFonts w:ascii="Times New Roman" w:hAnsi="Times New Roman" w:cs="Times New Roman"/>
          <w:i/>
          <w:iCs/>
          <w:sz w:val="26"/>
          <w:szCs w:val="26"/>
          <w:u w:val="single"/>
        </w:rPr>
        <w:t>Tabela B</w:t>
      </w:r>
    </w:p>
    <w:tbl>
      <w:tblPr>
        <w:tblpPr w:leftFromText="141" w:rightFromText="141" w:vertAnchor="text" w:horzAnchor="page" w:tblpX="715" w:tblpY="244"/>
        <w:tblW w:w="11088" w:type="dxa"/>
        <w:tblLayout w:type="fixed"/>
        <w:tblLook w:val="0000"/>
      </w:tblPr>
      <w:tblGrid>
        <w:gridCol w:w="3575"/>
        <w:gridCol w:w="2268"/>
        <w:gridCol w:w="1701"/>
        <w:gridCol w:w="1560"/>
        <w:gridCol w:w="1984"/>
      </w:tblGrid>
      <w:tr w:rsidR="00DC0758" w:rsidRPr="00882BF4" w:rsidTr="003505D2">
        <w:trPr>
          <w:trHeight w:val="1253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557066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jednostkowa netto za energię elektryczną czynną całodobową w zł/kWh</w:t>
            </w:r>
          </w:p>
          <w:p w:rsidR="00DC0758" w:rsidRPr="00557066" w:rsidRDefault="00DC0758" w:rsidP="003505D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od 01.01.2016</w:t>
            </w:r>
            <w:r w:rsidRPr="00557066">
              <w:rPr>
                <w:rFonts w:ascii="Times New Roman" w:hAnsi="Times New Roman" w:cs="Times New Roman"/>
                <w:b/>
                <w:bCs/>
              </w:rPr>
              <w:t xml:space="preserve"> r. do </w:t>
            </w:r>
            <w:r>
              <w:rPr>
                <w:rFonts w:ascii="Times New Roman" w:hAnsi="Times New Roman" w:cs="Times New Roman"/>
                <w:b/>
                <w:bCs/>
              </w:rPr>
              <w:t>31.12.2016</w:t>
            </w:r>
            <w:r w:rsidRPr="00557066">
              <w:rPr>
                <w:rFonts w:ascii="Times New Roman" w:hAnsi="Times New Roman" w:cs="Times New Roman"/>
                <w:b/>
                <w:bCs/>
              </w:rPr>
              <w:t xml:space="preserve"> 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557066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Szacunkowe zapotrzebowanie energii</w:t>
            </w:r>
          </w:p>
          <w:p w:rsidR="00DC0758" w:rsidRPr="00557066" w:rsidRDefault="00DC0758" w:rsidP="003505D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od 01.01.2016 r. do 31.12.2016</w:t>
            </w:r>
            <w:r w:rsidRPr="00557066">
              <w:rPr>
                <w:rFonts w:ascii="Times New Roman" w:hAnsi="Times New Roman" w:cs="Times New Roman"/>
                <w:b/>
                <w:bCs/>
              </w:rPr>
              <w:t xml:space="preserve"> 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58" w:rsidRPr="00557066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C0758" w:rsidRPr="00557066" w:rsidRDefault="00DC0758" w:rsidP="003505D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oferty  netto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58" w:rsidRPr="00557066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VAT 23%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758" w:rsidRPr="00557066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C0758" w:rsidRPr="00557066" w:rsidRDefault="00DC0758" w:rsidP="003505D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066">
              <w:rPr>
                <w:rFonts w:ascii="Times New Roman" w:hAnsi="Times New Roman" w:cs="Times New Roman"/>
                <w:b/>
                <w:bCs/>
              </w:rPr>
              <w:t>Cena oferty brutto</w:t>
            </w:r>
          </w:p>
        </w:tc>
      </w:tr>
      <w:tr w:rsidR="00DC0758" w:rsidRPr="00882BF4" w:rsidTr="003505D2"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2B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C0758" w:rsidRPr="00882BF4" w:rsidTr="003505D2">
        <w:trPr>
          <w:trHeight w:val="819"/>
        </w:trPr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58" w:rsidRPr="00882BF4" w:rsidRDefault="00DC0758" w:rsidP="003505D2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0758" w:rsidRPr="00882BF4" w:rsidRDefault="00DC0758" w:rsidP="003505D2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480 197</w:t>
            </w:r>
            <w:r w:rsidRPr="00882B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kWh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758" w:rsidRPr="00882BF4" w:rsidRDefault="00DC0758" w:rsidP="003505D2">
            <w:pPr>
              <w:snapToGrid w:val="0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C0758" w:rsidRPr="00882BF4" w:rsidRDefault="00DC0758" w:rsidP="00882BF4">
      <w:pPr>
        <w:spacing w:after="0" w:line="264" w:lineRule="auto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</w:p>
    <w:p w:rsidR="00DC0758" w:rsidRDefault="00DC0758" w:rsidP="00882BF4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DC0758" w:rsidRPr="00882BF4" w:rsidRDefault="00DC0758" w:rsidP="00882BF4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882BF4">
        <w:rPr>
          <w:rFonts w:ascii="Times New Roman" w:hAnsi="Times New Roman" w:cs="Times New Roman"/>
          <w:sz w:val="26"/>
          <w:szCs w:val="26"/>
        </w:rPr>
        <w:t xml:space="preserve">*Cena oferty powinna być podana z dokładnością do dwóch miejsc po przecinku. </w:t>
      </w:r>
    </w:p>
    <w:p w:rsidR="00DC0758" w:rsidRPr="00882BF4" w:rsidRDefault="00DC0758" w:rsidP="00882BF4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882BF4">
        <w:rPr>
          <w:rFonts w:ascii="Times New Roman" w:hAnsi="Times New Roman" w:cs="Times New Roman"/>
          <w:sz w:val="26"/>
          <w:szCs w:val="26"/>
        </w:rPr>
        <w:t xml:space="preserve">Cenę oferty stanowi suma kwot z kolumny „Cena oferty brutto” z tabel A i B. </w:t>
      </w:r>
    </w:p>
    <w:p w:rsidR="00DC0758" w:rsidRPr="00882BF4" w:rsidRDefault="00DC0758" w:rsidP="00882BF4">
      <w:pPr>
        <w:shd w:val="clear" w:color="auto" w:fill="FFFFFF"/>
        <w:spacing w:after="0" w:line="264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</w:p>
    <w:p w:rsidR="00DC0758" w:rsidRPr="00557066" w:rsidRDefault="00DC0758" w:rsidP="00882BF4">
      <w:pPr>
        <w:shd w:val="clear" w:color="auto" w:fill="FFFFFF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066">
        <w:rPr>
          <w:rFonts w:ascii="Times New Roman" w:hAnsi="Times New Roman" w:cs="Times New Roman"/>
          <w:spacing w:val="-1"/>
          <w:sz w:val="24"/>
          <w:szCs w:val="24"/>
        </w:rPr>
        <w:t xml:space="preserve">W celu dokonania oceny ofert pod uwagę będzie brana cena oferty </w:t>
      </w:r>
      <w:r w:rsidRPr="00557066">
        <w:rPr>
          <w:rFonts w:ascii="Times New Roman" w:hAnsi="Times New Roman" w:cs="Times New Roman"/>
          <w:spacing w:val="4"/>
          <w:sz w:val="24"/>
          <w:szCs w:val="24"/>
        </w:rPr>
        <w:t>brutto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066">
        <w:rPr>
          <w:rFonts w:ascii="Times New Roman" w:hAnsi="Times New Roman" w:cs="Times New Roman"/>
          <w:sz w:val="24"/>
          <w:szCs w:val="24"/>
        </w:rPr>
        <w:t xml:space="preserve">i </w:t>
      </w:r>
      <w:r w:rsidRPr="00557066">
        <w:rPr>
          <w:rFonts w:ascii="Times New Roman" w:hAnsi="Times New Roman" w:cs="Times New Roman"/>
          <w:spacing w:val="2"/>
          <w:sz w:val="24"/>
          <w:szCs w:val="24"/>
        </w:rPr>
        <w:t xml:space="preserve">obejmuje cały okres realizacji przedmiotu zamówienia określonego w Specyfikacji Istotnych </w:t>
      </w:r>
      <w:r w:rsidRPr="00557066">
        <w:rPr>
          <w:rFonts w:ascii="Times New Roman" w:hAnsi="Times New Roman" w:cs="Times New Roman"/>
          <w:spacing w:val="-2"/>
          <w:sz w:val="24"/>
          <w:szCs w:val="24"/>
        </w:rPr>
        <w:t>Warunków Zamówienia.</w:t>
      </w:r>
    </w:p>
    <w:p w:rsidR="00DC0758" w:rsidRPr="00557066" w:rsidRDefault="00DC0758" w:rsidP="00882BF4">
      <w:pPr>
        <w:pStyle w:val="normaltableau"/>
        <w:spacing w:before="0" w:after="0" w:line="264" w:lineRule="auto"/>
        <w:rPr>
          <w:rFonts w:ascii="Times New Roman" w:hAnsi="Times New Roman" w:cs="Times New Roman"/>
          <w:sz w:val="24"/>
          <w:szCs w:val="24"/>
          <w:lang w:val="pl-PL" w:eastAsia="en-US"/>
        </w:rPr>
      </w:pP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Oświadczamy, że zapoznaliśmy się ze Specyfikacją Istotnych Warunków Zamówienia i nie wnosimy do niej żadnych zastrzeżeń.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Oświadczamy, że uzyskaliśmy wszelkie informacje niezbędne do prawidłowego przygotowania i</w:t>
      </w:r>
      <w:r>
        <w:rPr>
          <w:rFonts w:ascii="Times New Roman" w:hAnsi="Times New Roman" w:cs="Times New Roman"/>
          <w:sz w:val="24"/>
          <w:szCs w:val="24"/>
          <w:lang w:val="pl-PL" w:eastAsia="en-US"/>
        </w:rPr>
        <w:t xml:space="preserve"> </w:t>
      </w: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złożenia niniejszej oferty.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Oświadczamy, że jesteśmy związani niniejszą ofertą przez okres 30 dni od dnia upływu terminu składania ofert.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/>
        </w:rPr>
        <w:t>Oświadczamy,że przedmiot zamówienia zrealizuj</w:t>
      </w:r>
      <w:r>
        <w:rPr>
          <w:rFonts w:ascii="Times New Roman" w:hAnsi="Times New Roman" w:cs="Times New Roman"/>
          <w:sz w:val="24"/>
          <w:szCs w:val="24"/>
          <w:lang w:val="pl-PL"/>
        </w:rPr>
        <w:t>emy w terminie określonym w SIWZ</w:t>
      </w:r>
      <w:r w:rsidRPr="00557066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uppressAutoHyphens/>
        <w:spacing w:before="0" w:after="0" w:line="264" w:lineRule="auto"/>
        <w:ind w:left="284" w:hanging="284"/>
        <w:rPr>
          <w:rFonts w:ascii="Times New Roman" w:hAnsi="Times New Roman" w:cs="Times New Roman"/>
          <w:spacing w:val="-4"/>
          <w:sz w:val="24"/>
          <w:szCs w:val="24"/>
          <w:lang w:val="pl-PL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Oświadczamy, że zapoznaliśmy się z postanowieniami umowy, określonymi w</w:t>
      </w:r>
      <w:r>
        <w:rPr>
          <w:rFonts w:ascii="Times New Roman" w:hAnsi="Times New Roman" w:cs="Times New Roman"/>
          <w:sz w:val="24"/>
          <w:szCs w:val="24"/>
          <w:lang w:val="pl-PL" w:eastAsia="en-US"/>
        </w:rPr>
        <w:t xml:space="preserve"> </w:t>
      </w: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załączniku nr 2 do SIWZ i zobowiązujemy się, w przypadku wyboru naszej oferty, do zawarcia umowy zgodnej z niniejszą ofertą, na warunkach określonych w SIWZ, w miejscu i terminie wyznaczonym przez zamawiającego.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>Oświadczamy, że powierzymy podwykonawcom wykonanie następującej części zamówienia …………………………….  (jeżeli wykonawca przewiduje udział podwykonawców).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 xml:space="preserve">Oświadczamy, że niniejsza oferta zawiera na stronach nr od ….. do …... informacje stanowiące </w:t>
      </w:r>
      <w:r w:rsidRPr="00557066">
        <w:rPr>
          <w:rFonts w:ascii="Times New Roman" w:hAnsi="Times New Roman" w:cs="Times New Roman"/>
          <w:b/>
          <w:bCs/>
          <w:sz w:val="24"/>
          <w:szCs w:val="24"/>
          <w:lang w:val="pl-PL" w:eastAsia="en-US"/>
        </w:rPr>
        <w:t>tajemnicę przedsiębiorstwa</w:t>
      </w:r>
      <w:r w:rsidRPr="00557066">
        <w:rPr>
          <w:rFonts w:ascii="Times New Roman" w:hAnsi="Times New Roman" w:cs="Times New Roman"/>
          <w:sz w:val="24"/>
          <w:szCs w:val="24"/>
          <w:lang w:val="pl-PL" w:eastAsia="en-US"/>
        </w:rPr>
        <w:t xml:space="preserve"> w rozumieniu </w:t>
      </w:r>
      <w:r w:rsidRPr="00557066">
        <w:rPr>
          <w:rFonts w:ascii="Times New Roman" w:hAnsi="Times New Roman" w:cs="Times New Roman"/>
          <w:sz w:val="24"/>
          <w:szCs w:val="24"/>
          <w:lang w:val="pl-PL"/>
        </w:rPr>
        <w:t>art. 11 ust. 4 ustawy z dnia 16 kwietnia 1993 r. o zwalczaniu nieuczciwej konkurencji(Dz. U. z 2003 r., Nr 153, poz.1503 z późn. zm.).</w:t>
      </w:r>
    </w:p>
    <w:p w:rsidR="00DC0758" w:rsidRPr="00557066" w:rsidRDefault="00DC0758" w:rsidP="00882BF4">
      <w:pPr>
        <w:pStyle w:val="normaltableau"/>
        <w:numPr>
          <w:ilvl w:val="0"/>
          <w:numId w:val="4"/>
        </w:numPr>
        <w:tabs>
          <w:tab w:val="clear" w:pos="1440"/>
        </w:tabs>
        <w:spacing w:before="0" w:after="0" w:line="264" w:lineRule="auto"/>
        <w:ind w:left="284" w:hanging="284"/>
        <w:rPr>
          <w:rFonts w:ascii="Times New Roman" w:hAnsi="Times New Roman" w:cs="Times New Roman"/>
          <w:sz w:val="24"/>
          <w:szCs w:val="24"/>
          <w:lang w:val="pl-PL" w:eastAsia="en-US"/>
        </w:rPr>
      </w:pPr>
      <w:r w:rsidRPr="00557066">
        <w:rPr>
          <w:rFonts w:ascii="Times New Roman" w:hAnsi="Times New Roman" w:cs="Times New Roman"/>
          <w:sz w:val="24"/>
          <w:szCs w:val="24"/>
          <w:lang w:val="pl-PL"/>
        </w:rPr>
        <w:t>Ofertę niniejszą składamy na ………. stronach.</w:t>
      </w:r>
    </w:p>
    <w:p w:rsidR="00DC0758" w:rsidRPr="00557066" w:rsidRDefault="00DC0758" w:rsidP="00882BF4">
      <w:pPr>
        <w:tabs>
          <w:tab w:val="left" w:pos="3828"/>
        </w:tabs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DC0758" w:rsidRPr="00557066" w:rsidRDefault="00DC0758" w:rsidP="00882BF4">
      <w:pPr>
        <w:tabs>
          <w:tab w:val="left" w:pos="3828"/>
        </w:tabs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557066">
        <w:rPr>
          <w:rFonts w:ascii="Times New Roman" w:hAnsi="Times New Roman" w:cs="Times New Roman"/>
          <w:sz w:val="24"/>
          <w:szCs w:val="24"/>
        </w:rPr>
        <w:t>....................., dn. .....................</w:t>
      </w:r>
      <w:r w:rsidRPr="00557066">
        <w:rPr>
          <w:rFonts w:ascii="Times New Roman" w:hAnsi="Times New Roman" w:cs="Times New Roman"/>
          <w:sz w:val="24"/>
          <w:szCs w:val="24"/>
        </w:rPr>
        <w:tab/>
        <w:t>…….......................................................................</w:t>
      </w:r>
    </w:p>
    <w:p w:rsidR="00DC0758" w:rsidRPr="00557066" w:rsidRDefault="00DC0758" w:rsidP="00882BF4">
      <w:pPr>
        <w:pStyle w:val="BodyTextIndent3"/>
        <w:spacing w:before="0" w:after="0" w:line="264" w:lineRule="auto"/>
        <w:ind w:left="3969" w:firstLine="0"/>
      </w:pPr>
      <w:r w:rsidRPr="00557066">
        <w:t>(podpis(y) osób uprawnionych do reprezentacji wykonawcy,</w:t>
      </w:r>
      <w:r>
        <w:t xml:space="preserve"> </w:t>
      </w:r>
      <w:r w:rsidRPr="00557066">
        <w:t>w przypadku oferty wspólnej- podpis pełnomocnika wykonawców)</w:t>
      </w:r>
    </w:p>
    <w:sectPr w:rsidR="00DC0758" w:rsidRPr="00557066" w:rsidSect="00882BF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8C8F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19034A6C"/>
    <w:multiLevelType w:val="multilevel"/>
    <w:tmpl w:val="99F24A02"/>
    <w:lvl w:ilvl="0">
      <w:start w:val="1"/>
      <w:numFmt w:val="decimal"/>
      <w:pStyle w:val="Heading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CE5125E"/>
    <w:multiLevelType w:val="hybridMultilevel"/>
    <w:tmpl w:val="4C2EFDD2"/>
    <w:lvl w:ilvl="0" w:tplc="4B60F88A">
      <w:start w:val="1"/>
      <w:numFmt w:val="decimal"/>
      <w:lvlText w:val="%1."/>
      <w:lvlJc w:val="center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3F598F"/>
    <w:multiLevelType w:val="hybridMultilevel"/>
    <w:tmpl w:val="9A7E5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067CC"/>
    <w:multiLevelType w:val="hybridMultilevel"/>
    <w:tmpl w:val="B1A819AC"/>
    <w:lvl w:ilvl="0" w:tplc="2CA2A63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1A9"/>
    <w:rsid w:val="00027A99"/>
    <w:rsid w:val="00041675"/>
    <w:rsid w:val="000573B1"/>
    <w:rsid w:val="000E5C94"/>
    <w:rsid w:val="000E687D"/>
    <w:rsid w:val="000F7F17"/>
    <w:rsid w:val="001245B5"/>
    <w:rsid w:val="00125D9D"/>
    <w:rsid w:val="001415EA"/>
    <w:rsid w:val="0014755C"/>
    <w:rsid w:val="00151A43"/>
    <w:rsid w:val="00155A79"/>
    <w:rsid w:val="00171694"/>
    <w:rsid w:val="001A11A5"/>
    <w:rsid w:val="001B1DFE"/>
    <w:rsid w:val="001B714D"/>
    <w:rsid w:val="001F3790"/>
    <w:rsid w:val="001F42F7"/>
    <w:rsid w:val="002B3EBB"/>
    <w:rsid w:val="002D72D2"/>
    <w:rsid w:val="002D7F6E"/>
    <w:rsid w:val="002E6B78"/>
    <w:rsid w:val="002F03F1"/>
    <w:rsid w:val="003505D2"/>
    <w:rsid w:val="003565C8"/>
    <w:rsid w:val="00363F72"/>
    <w:rsid w:val="003645FD"/>
    <w:rsid w:val="00366085"/>
    <w:rsid w:val="003B4847"/>
    <w:rsid w:val="003B4D73"/>
    <w:rsid w:val="003F266E"/>
    <w:rsid w:val="00413D4B"/>
    <w:rsid w:val="0043026F"/>
    <w:rsid w:val="00437337"/>
    <w:rsid w:val="004A46DD"/>
    <w:rsid w:val="004D66CA"/>
    <w:rsid w:val="00540172"/>
    <w:rsid w:val="00557066"/>
    <w:rsid w:val="00565CEE"/>
    <w:rsid w:val="005963DA"/>
    <w:rsid w:val="00596E98"/>
    <w:rsid w:val="005E6466"/>
    <w:rsid w:val="00600DEA"/>
    <w:rsid w:val="006344F4"/>
    <w:rsid w:val="0063523D"/>
    <w:rsid w:val="00640CEC"/>
    <w:rsid w:val="0068106D"/>
    <w:rsid w:val="006E1321"/>
    <w:rsid w:val="006E3993"/>
    <w:rsid w:val="0072408E"/>
    <w:rsid w:val="00724200"/>
    <w:rsid w:val="007644E2"/>
    <w:rsid w:val="00772CC7"/>
    <w:rsid w:val="007B51A9"/>
    <w:rsid w:val="007B7C3F"/>
    <w:rsid w:val="00803AB4"/>
    <w:rsid w:val="00816513"/>
    <w:rsid w:val="00882BF4"/>
    <w:rsid w:val="008A3164"/>
    <w:rsid w:val="008C1935"/>
    <w:rsid w:val="008E30F6"/>
    <w:rsid w:val="009042E9"/>
    <w:rsid w:val="00910002"/>
    <w:rsid w:val="009104E1"/>
    <w:rsid w:val="009B6CD3"/>
    <w:rsid w:val="009C3F00"/>
    <w:rsid w:val="009F4BD1"/>
    <w:rsid w:val="00A7774A"/>
    <w:rsid w:val="00A9520F"/>
    <w:rsid w:val="00AE5695"/>
    <w:rsid w:val="00B06052"/>
    <w:rsid w:val="00B0714A"/>
    <w:rsid w:val="00B424E9"/>
    <w:rsid w:val="00B75108"/>
    <w:rsid w:val="00BE15AE"/>
    <w:rsid w:val="00C62990"/>
    <w:rsid w:val="00C90C72"/>
    <w:rsid w:val="00CC3B7E"/>
    <w:rsid w:val="00CF2C21"/>
    <w:rsid w:val="00D01B4A"/>
    <w:rsid w:val="00D151B8"/>
    <w:rsid w:val="00D22819"/>
    <w:rsid w:val="00DC0758"/>
    <w:rsid w:val="00DC27DF"/>
    <w:rsid w:val="00E125B5"/>
    <w:rsid w:val="00E37103"/>
    <w:rsid w:val="00E40CC3"/>
    <w:rsid w:val="00E439D7"/>
    <w:rsid w:val="00E54686"/>
    <w:rsid w:val="00E8164A"/>
    <w:rsid w:val="00E850D0"/>
    <w:rsid w:val="00E903B0"/>
    <w:rsid w:val="00E91C86"/>
    <w:rsid w:val="00EA352A"/>
    <w:rsid w:val="00EC5A4D"/>
    <w:rsid w:val="00EF664B"/>
    <w:rsid w:val="00F07374"/>
    <w:rsid w:val="00F12FD6"/>
    <w:rsid w:val="00F1444E"/>
    <w:rsid w:val="00F24653"/>
    <w:rsid w:val="00F30260"/>
    <w:rsid w:val="00F40043"/>
    <w:rsid w:val="00F56826"/>
    <w:rsid w:val="00F57C37"/>
    <w:rsid w:val="00FA263E"/>
    <w:rsid w:val="00FB5992"/>
    <w:rsid w:val="00FF0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1A9"/>
    <w:pPr>
      <w:spacing w:after="200" w:line="276" w:lineRule="auto"/>
    </w:pPr>
    <w:rPr>
      <w:rFonts w:eastAsia="Times New Roman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51A9"/>
    <w:pPr>
      <w:keepNext/>
      <w:numPr>
        <w:numId w:val="3"/>
      </w:numPr>
      <w:spacing w:after="0" w:line="240" w:lineRule="auto"/>
      <w:jc w:val="right"/>
      <w:outlineLvl w:val="7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7B51A9"/>
    <w:rPr>
      <w:rFonts w:ascii="Arial" w:eastAsia="Times New Roman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7B51A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B51A9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B51A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B51A9"/>
    <w:rPr>
      <w:rFonts w:ascii="Arial" w:hAnsi="Arial" w:cs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51A9"/>
    <w:pPr>
      <w:spacing w:before="240" w:after="120" w:line="240" w:lineRule="auto"/>
      <w:ind w:left="567" w:hanging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B51A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B51A9"/>
    <w:pPr>
      <w:suppressAutoHyphens/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normaltableau">
    <w:name w:val="normal_tableau"/>
    <w:basedOn w:val="Normal"/>
    <w:uiPriority w:val="99"/>
    <w:rsid w:val="007B51A9"/>
    <w:pPr>
      <w:spacing w:before="120" w:after="120" w:line="240" w:lineRule="auto"/>
      <w:jc w:val="both"/>
    </w:pPr>
    <w:rPr>
      <w:rFonts w:ascii="Optima" w:hAnsi="Optima" w:cs="Optima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54017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40172"/>
    <w:rPr>
      <w:rFonts w:ascii="Calibri" w:hAnsi="Calibri" w:cs="Calibri"/>
      <w:lang w:eastAsia="pl-PL"/>
    </w:rPr>
  </w:style>
  <w:style w:type="character" w:styleId="Strong">
    <w:name w:val="Strong"/>
    <w:basedOn w:val="DefaultParagraphFont"/>
    <w:uiPriority w:val="99"/>
    <w:qFormat/>
    <w:rsid w:val="00540172"/>
    <w:rPr>
      <w:b/>
      <w:bCs/>
    </w:rPr>
  </w:style>
  <w:style w:type="paragraph" w:customStyle="1" w:styleId="Nagwek1">
    <w:name w:val="Nagłówek1"/>
    <w:basedOn w:val="Normal"/>
    <w:next w:val="BodyText"/>
    <w:uiPriority w:val="99"/>
    <w:rsid w:val="00540172"/>
    <w:pPr>
      <w:suppressAutoHyphens/>
      <w:spacing w:before="280" w:after="280" w:line="240" w:lineRule="auto"/>
    </w:pPr>
    <w:rPr>
      <w:rFonts w:eastAsia="Calibri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"/>
    <w:uiPriority w:val="99"/>
    <w:rsid w:val="00540172"/>
    <w:pPr>
      <w:suppressAutoHyphens/>
      <w:spacing w:after="120" w:line="480" w:lineRule="auto"/>
      <w:jc w:val="both"/>
    </w:pPr>
    <w:rPr>
      <w:rFonts w:eastAsia="Calibri"/>
      <w:lang w:eastAsia="zh-CN"/>
    </w:rPr>
  </w:style>
  <w:style w:type="paragraph" w:styleId="Header">
    <w:name w:val="header"/>
    <w:basedOn w:val="Normal"/>
    <w:link w:val="HeaderChar"/>
    <w:uiPriority w:val="99"/>
    <w:rsid w:val="00DC27D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C27DF"/>
    <w:rPr>
      <w:rFonts w:ascii="Times New Roman" w:hAnsi="Times New Roman" w:cs="Times New Roman"/>
      <w:sz w:val="20"/>
      <w:szCs w:val="20"/>
      <w:lang w:eastAsia="pl-PL"/>
    </w:rPr>
  </w:style>
  <w:style w:type="paragraph" w:styleId="ListBullet">
    <w:name w:val="List Bullet"/>
    <w:basedOn w:val="Normal"/>
    <w:autoRedefine/>
    <w:uiPriority w:val="99"/>
    <w:rsid w:val="00DC27DF"/>
    <w:pPr>
      <w:numPr>
        <w:numId w:val="5"/>
      </w:numPr>
      <w:tabs>
        <w:tab w:val="num" w:pos="360"/>
      </w:tabs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9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441</Words>
  <Characters>2652</Characters>
  <Application>Microsoft Office Outlook</Application>
  <DocSecurity>0</DocSecurity>
  <Lines>0</Lines>
  <Paragraphs>0</Paragraphs>
  <ScaleCrop>false</ScaleCrop>
  <Company>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ENMEDIA</dc:creator>
  <cp:keywords/>
  <dc:description/>
  <cp:lastModifiedBy>miron</cp:lastModifiedBy>
  <cp:revision>5</cp:revision>
  <dcterms:created xsi:type="dcterms:W3CDTF">2014-11-06T10:02:00Z</dcterms:created>
  <dcterms:modified xsi:type="dcterms:W3CDTF">2014-11-20T12:45:00Z</dcterms:modified>
</cp:coreProperties>
</file>